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B6039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KEBILL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6F754A8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Newton, Suffolk. Husbandman.</w:t>
      </w:r>
    </w:p>
    <w:p w14:paraId="197784BB" w14:textId="77777777" w:rsidR="00ED1927" w:rsidRDefault="00ED1927" w:rsidP="00ED1927">
      <w:pPr>
        <w:rPr>
          <w:rFonts w:ascii="Times New Roman" w:hAnsi="Times New Roman" w:cs="Times New Roman"/>
        </w:rPr>
      </w:pPr>
    </w:p>
    <w:p w14:paraId="192BA94A" w14:textId="77777777" w:rsidR="00ED1927" w:rsidRDefault="00ED1927" w:rsidP="00ED1927">
      <w:pPr>
        <w:rPr>
          <w:rFonts w:ascii="Times New Roman" w:hAnsi="Times New Roman" w:cs="Times New Roman"/>
        </w:rPr>
      </w:pPr>
    </w:p>
    <w:p w14:paraId="3B0A4DEE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Neuport</w:t>
      </w:r>
      <w:proofErr w:type="spellEnd"/>
      <w:r>
        <w:rPr>
          <w:rFonts w:ascii="Times New Roman" w:hAnsi="Times New Roman" w:cs="Times New Roman"/>
        </w:rPr>
        <w:t>(q.v.) brought a plaint of debt against him, Nicholas Scott of</w:t>
      </w:r>
    </w:p>
    <w:p w14:paraId="155C7955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Burstall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Breyg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Cley</w:t>
      </w:r>
      <w:proofErr w:type="spellEnd"/>
      <w:r>
        <w:rPr>
          <w:rFonts w:ascii="Times New Roman" w:hAnsi="Times New Roman" w:cs="Times New Roman"/>
        </w:rPr>
        <w:t>-next-the-Sea, Norfolk(q.v.) and Thomas</w:t>
      </w:r>
    </w:p>
    <w:p w14:paraId="17A76B80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Baker of Newmarket, Suffolk(q.v.).</w:t>
      </w:r>
    </w:p>
    <w:p w14:paraId="0CD3DB21" w14:textId="77777777" w:rsidR="00ED1927" w:rsidRDefault="00ED1927" w:rsidP="00ED1927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68A3B5C" w14:textId="77777777" w:rsidR="00ED1927" w:rsidRDefault="00ED1927" w:rsidP="00ED1927">
      <w:pPr>
        <w:rPr>
          <w:rFonts w:ascii="Times New Roman" w:hAnsi="Times New Roman" w:cs="Times New Roman"/>
        </w:rPr>
      </w:pPr>
    </w:p>
    <w:p w14:paraId="7013FF00" w14:textId="77777777" w:rsidR="00ED1927" w:rsidRDefault="00ED1927" w:rsidP="00ED1927">
      <w:pPr>
        <w:rPr>
          <w:rFonts w:ascii="Times New Roman" w:hAnsi="Times New Roman" w:cs="Times New Roman"/>
        </w:rPr>
      </w:pPr>
    </w:p>
    <w:p w14:paraId="4A2AA740" w14:textId="77777777" w:rsidR="00ED1927" w:rsidRDefault="00ED1927" w:rsidP="00ED19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 July 2018    </w:t>
      </w:r>
    </w:p>
    <w:p w14:paraId="2836733B" w14:textId="77777777" w:rsidR="006B2F86" w:rsidRPr="00E71FC3" w:rsidRDefault="00ED19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3DE33" w14:textId="77777777" w:rsidR="00ED1927" w:rsidRDefault="00ED1927" w:rsidP="00E71FC3">
      <w:r>
        <w:separator/>
      </w:r>
    </w:p>
  </w:endnote>
  <w:endnote w:type="continuationSeparator" w:id="0">
    <w:p w14:paraId="3F7DD464" w14:textId="77777777" w:rsidR="00ED1927" w:rsidRDefault="00ED19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DDA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F6F35" w14:textId="77777777" w:rsidR="00ED1927" w:rsidRDefault="00ED1927" w:rsidP="00E71FC3">
      <w:r>
        <w:separator/>
      </w:r>
    </w:p>
  </w:footnote>
  <w:footnote w:type="continuationSeparator" w:id="0">
    <w:p w14:paraId="3B979D11" w14:textId="77777777" w:rsidR="00ED1927" w:rsidRDefault="00ED19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2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92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9D3BB"/>
  <w15:chartTrackingRefBased/>
  <w15:docId w15:val="{8D9AAF62-05B1-423A-8DB5-CDE6509D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19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1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2018-08-01T20:18:00Z</dcterms:created>
  <dcterms:modified xsi:type="dcterms:W3CDTF">2018-08-01T20:18:00Z</dcterms:modified>
</cp:coreProperties>
</file>